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17 - Metallarbeiten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17 - Gewerk: Metallarbeiten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